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339CE" w14:textId="77777777" w:rsidR="00542149" w:rsidRPr="008642EC" w:rsidRDefault="00542149" w:rsidP="0054214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79D6788" w14:textId="77777777" w:rsidR="00542149" w:rsidRDefault="00542149" w:rsidP="00542149">
      <w:pPr>
        <w:pStyle w:val="BasicParagraph"/>
        <w:suppressAutoHyphens/>
        <w:spacing w:line="240" w:lineRule="auto"/>
        <w:rPr>
          <w:rFonts w:ascii="Times New Roman" w:hAnsi="Times New Roman" w:cs="Times New Roman"/>
          <w:b/>
          <w:bCs/>
          <w:color w:val="000000" w:themeColor="text1"/>
          <w:sz w:val="21"/>
          <w:szCs w:val="21"/>
        </w:rPr>
      </w:pPr>
    </w:p>
    <w:p w14:paraId="7C99A21F" w14:textId="77777777" w:rsidR="00542149" w:rsidRPr="00582653" w:rsidRDefault="00542149" w:rsidP="0054214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CED77AC" w14:textId="77777777" w:rsidR="00542149" w:rsidRDefault="00542149" w:rsidP="005421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D14D76E" w14:textId="77777777" w:rsidR="00542149" w:rsidRDefault="00542149" w:rsidP="0054214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399578D" w14:textId="77777777" w:rsidR="00542149" w:rsidRPr="00582653" w:rsidRDefault="00542149" w:rsidP="0054214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7DA232F" wp14:editId="76847B3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CC085B9" w14:textId="683E3E52" w:rsidR="00542149" w:rsidRDefault="00542149" w:rsidP="005421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Variation report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0D711AE" w14:textId="77777777" w:rsidR="00542149" w:rsidRDefault="00542149" w:rsidP="0054214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5CE0345" w14:textId="77777777" w:rsidR="00542149" w:rsidRPr="00582653" w:rsidRDefault="00542149" w:rsidP="005421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B605DB6" w14:textId="77777777" w:rsidR="00542149" w:rsidRPr="00582653" w:rsidRDefault="00542149" w:rsidP="005421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AF7E6C9" w14:textId="77777777" w:rsidR="00542149" w:rsidRPr="008642EC" w:rsidRDefault="00542149" w:rsidP="0054214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35D746D" w14:textId="77777777" w:rsidR="00542149" w:rsidRPr="008642EC" w:rsidRDefault="00542149" w:rsidP="0054214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3485769" w14:textId="77777777" w:rsidR="00542149" w:rsidRPr="00582653" w:rsidRDefault="00542149" w:rsidP="0054214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94E1A82" w14:textId="77777777" w:rsidR="00542149" w:rsidRPr="008642EC" w:rsidRDefault="00542149" w:rsidP="0054214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45BAC04" w14:textId="77777777" w:rsidR="00542149" w:rsidRPr="008642EC" w:rsidRDefault="00542149" w:rsidP="0054214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BE2F789" w14:textId="77777777" w:rsidR="00542149" w:rsidRPr="00582653" w:rsidRDefault="00542149" w:rsidP="00542149">
      <w:pPr>
        <w:pStyle w:val="BasicParagraph"/>
        <w:suppressAutoHyphens/>
        <w:spacing w:line="240" w:lineRule="auto"/>
        <w:rPr>
          <w:rFonts w:ascii="Times New Roman" w:hAnsi="Times New Roman" w:cs="Times New Roman"/>
          <w:color w:val="000000" w:themeColor="text1"/>
          <w:sz w:val="21"/>
          <w:szCs w:val="21"/>
        </w:rPr>
      </w:pPr>
    </w:p>
    <w:p w14:paraId="0D3F13B2" w14:textId="77777777" w:rsidR="00542149" w:rsidRPr="00582653" w:rsidRDefault="00542149" w:rsidP="0054214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7E34DBC" w14:textId="77777777" w:rsidR="00542149" w:rsidRDefault="00542149" w:rsidP="005421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629F65E" w14:textId="77777777" w:rsidR="00542149" w:rsidRDefault="00542149" w:rsidP="00542149">
      <w:pPr>
        <w:pStyle w:val="BasicParagraph"/>
        <w:suppressAutoHyphens/>
        <w:spacing w:line="240" w:lineRule="auto"/>
        <w:ind w:left="720"/>
        <w:rPr>
          <w:rFonts w:ascii="Times New Roman" w:hAnsi="Times New Roman" w:cs="Times New Roman"/>
          <w:color w:val="000000" w:themeColor="text1"/>
          <w:sz w:val="21"/>
          <w:szCs w:val="21"/>
        </w:rPr>
      </w:pPr>
    </w:p>
    <w:p w14:paraId="42DD6285" w14:textId="77777777" w:rsidR="00542149" w:rsidRDefault="00542149" w:rsidP="005421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2195139" w14:textId="77777777" w:rsidR="00542149" w:rsidRDefault="00542149" w:rsidP="00542149">
      <w:pPr>
        <w:pStyle w:val="BasicParagraph"/>
        <w:suppressAutoHyphens/>
        <w:spacing w:line="240" w:lineRule="auto"/>
        <w:ind w:left="1440"/>
        <w:rPr>
          <w:rFonts w:ascii="Times New Roman" w:hAnsi="Times New Roman" w:cs="Times New Roman"/>
          <w:color w:val="000000" w:themeColor="text1"/>
          <w:sz w:val="21"/>
          <w:szCs w:val="21"/>
        </w:rPr>
      </w:pPr>
    </w:p>
    <w:p w14:paraId="604DC76E" w14:textId="77777777" w:rsidR="00542149" w:rsidRDefault="00542149" w:rsidP="0054214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2E8AAFE" w14:textId="77777777" w:rsidR="00542149" w:rsidRDefault="00542149" w:rsidP="00542149">
      <w:pPr>
        <w:pStyle w:val="BasicParagraph"/>
        <w:suppressAutoHyphens/>
        <w:spacing w:line="240" w:lineRule="auto"/>
        <w:ind w:left="1440"/>
        <w:rPr>
          <w:rFonts w:ascii="Times New Roman" w:hAnsi="Times New Roman" w:cs="Times New Roman"/>
          <w:color w:val="000000" w:themeColor="text1"/>
          <w:sz w:val="21"/>
          <w:szCs w:val="21"/>
        </w:rPr>
      </w:pPr>
    </w:p>
    <w:p w14:paraId="52F4988E" w14:textId="77777777" w:rsidR="00542149" w:rsidRDefault="00542149" w:rsidP="0054214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EC00AAC" w14:textId="77777777" w:rsidR="00542149" w:rsidRDefault="00542149">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4C426C93" w14:textId="4804E488" w:rsidR="00E22032" w:rsidRDefault="00F26FEB" w:rsidP="00F26FEB">
      <w:pPr>
        <w:pStyle w:val="Heading1"/>
      </w:pPr>
      <w:r w:rsidRPr="00F342F4">
        <w:lastRenderedPageBreak/>
        <w:t>Variation report template</w:t>
      </w:r>
    </w:p>
    <w:tbl>
      <w:tblPr>
        <w:tblW w:w="5000" w:type="pct"/>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Layout w:type="fixed"/>
        <w:tblLook w:val="04A0" w:firstRow="1" w:lastRow="0" w:firstColumn="1" w:lastColumn="0" w:noHBand="0" w:noVBand="1"/>
      </w:tblPr>
      <w:tblGrid>
        <w:gridCol w:w="2121"/>
        <w:gridCol w:w="281"/>
        <w:gridCol w:w="1418"/>
        <w:gridCol w:w="283"/>
        <w:gridCol w:w="1276"/>
        <w:gridCol w:w="281"/>
        <w:gridCol w:w="993"/>
        <w:gridCol w:w="991"/>
        <w:gridCol w:w="1366"/>
      </w:tblGrid>
      <w:tr w:rsidR="00F342F4" w:rsidRPr="00F342F4" w14:paraId="70AC3D4D" w14:textId="77777777" w:rsidTr="00F342F4">
        <w:trPr>
          <w:trHeight w:val="300"/>
        </w:trPr>
        <w:tc>
          <w:tcPr>
            <w:tcW w:w="1177" w:type="pct"/>
            <w:shd w:val="clear" w:color="auto" w:fill="E6EAF6" w:themeFill="background1"/>
            <w:noWrap/>
            <w:hideMark/>
          </w:tcPr>
          <w:p w14:paraId="179E211C" w14:textId="307BE843" w:rsidR="00F342F4" w:rsidRPr="00F342F4" w:rsidRDefault="00F26FEB" w:rsidP="00F342F4">
            <w:pPr>
              <w:pStyle w:val="Tabletext0"/>
              <w:rPr>
                <w:b/>
              </w:rPr>
            </w:pPr>
            <w:r w:rsidRPr="00F342F4">
              <w:rPr>
                <w:b/>
              </w:rPr>
              <w:t xml:space="preserve">Period covered: </w:t>
            </w:r>
          </w:p>
        </w:tc>
        <w:tc>
          <w:tcPr>
            <w:tcW w:w="943" w:type="pct"/>
            <w:gridSpan w:val="2"/>
            <w:shd w:val="clear" w:color="auto" w:fill="E6EAF6" w:themeFill="background1"/>
          </w:tcPr>
          <w:p w14:paraId="2868E44C" w14:textId="77777777" w:rsidR="00F342F4" w:rsidRPr="00F342F4" w:rsidRDefault="00F342F4" w:rsidP="00F342F4">
            <w:pPr>
              <w:pStyle w:val="Tabletext0"/>
              <w:rPr>
                <w:b/>
              </w:rPr>
            </w:pPr>
          </w:p>
        </w:tc>
        <w:tc>
          <w:tcPr>
            <w:tcW w:w="1572" w:type="pct"/>
            <w:gridSpan w:val="4"/>
            <w:shd w:val="clear" w:color="auto" w:fill="E6EAF6" w:themeFill="background1"/>
          </w:tcPr>
          <w:p w14:paraId="5B0B0921" w14:textId="042A46D8" w:rsidR="00F342F4" w:rsidRPr="00F342F4" w:rsidRDefault="00F26FEB" w:rsidP="00F342F4">
            <w:pPr>
              <w:pStyle w:val="Tabletext0"/>
              <w:rPr>
                <w:b/>
              </w:rPr>
            </w:pPr>
            <w:r w:rsidRPr="00F342F4">
              <w:rPr>
                <w:b/>
              </w:rPr>
              <w:t>Acceptable variance:</w:t>
            </w:r>
          </w:p>
        </w:tc>
        <w:tc>
          <w:tcPr>
            <w:tcW w:w="1308" w:type="pct"/>
            <w:gridSpan w:val="2"/>
            <w:shd w:val="clear" w:color="auto" w:fill="E6EAF6" w:themeFill="background1"/>
          </w:tcPr>
          <w:p w14:paraId="516A28CE" w14:textId="77777777" w:rsidR="00F342F4" w:rsidRPr="00F342F4" w:rsidRDefault="00F342F4" w:rsidP="00F342F4">
            <w:pPr>
              <w:pStyle w:val="Tabletext0"/>
              <w:rPr>
                <w:b/>
              </w:rPr>
            </w:pPr>
          </w:p>
        </w:tc>
      </w:tr>
      <w:tr w:rsidR="00F342F4" w:rsidRPr="00F342F4" w14:paraId="507225DB" w14:textId="77777777" w:rsidTr="00F342F4">
        <w:trPr>
          <w:trHeight w:val="300"/>
        </w:trPr>
        <w:tc>
          <w:tcPr>
            <w:tcW w:w="1177" w:type="pct"/>
            <w:shd w:val="clear" w:color="auto" w:fill="E6EAF6" w:themeFill="background1"/>
            <w:noWrap/>
          </w:tcPr>
          <w:p w14:paraId="1AB8A457" w14:textId="77777777" w:rsidR="00F342F4" w:rsidRPr="00F342F4" w:rsidRDefault="00F342F4" w:rsidP="00F342F4">
            <w:pPr>
              <w:pStyle w:val="Tabletext0"/>
              <w:rPr>
                <w:b/>
              </w:rPr>
            </w:pPr>
            <w:r w:rsidRPr="00F342F4">
              <w:rPr>
                <w:b/>
              </w:rPr>
              <w:t>Name:</w:t>
            </w:r>
          </w:p>
        </w:tc>
        <w:tc>
          <w:tcPr>
            <w:tcW w:w="943" w:type="pct"/>
            <w:gridSpan w:val="2"/>
            <w:shd w:val="clear" w:color="auto" w:fill="E6EAF6" w:themeFill="background1"/>
          </w:tcPr>
          <w:p w14:paraId="388570B4" w14:textId="77777777" w:rsidR="00F342F4" w:rsidRPr="00F342F4" w:rsidRDefault="00F342F4" w:rsidP="00F342F4">
            <w:pPr>
              <w:pStyle w:val="Tabletext0"/>
              <w:rPr>
                <w:b/>
              </w:rPr>
            </w:pPr>
            <w:r w:rsidRPr="00F342F4">
              <w:rPr>
                <w:b/>
              </w:rPr>
              <w:t>Date:</w:t>
            </w:r>
          </w:p>
        </w:tc>
        <w:tc>
          <w:tcPr>
            <w:tcW w:w="1572" w:type="pct"/>
            <w:gridSpan w:val="4"/>
            <w:shd w:val="clear" w:color="auto" w:fill="E6EAF6" w:themeFill="background1"/>
          </w:tcPr>
          <w:p w14:paraId="72416DB9" w14:textId="77777777" w:rsidR="00F342F4" w:rsidRPr="00F342F4" w:rsidRDefault="00F342F4" w:rsidP="00F342F4">
            <w:pPr>
              <w:pStyle w:val="Tabletext0"/>
              <w:rPr>
                <w:b/>
              </w:rPr>
            </w:pPr>
            <w:r w:rsidRPr="00F342F4">
              <w:rPr>
                <w:b/>
              </w:rPr>
              <w:t>Approved by:</w:t>
            </w:r>
          </w:p>
          <w:p w14:paraId="531B4539" w14:textId="77777777" w:rsidR="00F342F4" w:rsidRPr="00F342F4" w:rsidRDefault="00F342F4" w:rsidP="00F342F4">
            <w:pPr>
              <w:pStyle w:val="Tabletext0"/>
              <w:rPr>
                <w:b/>
              </w:rPr>
            </w:pPr>
            <w:r w:rsidRPr="00F342F4">
              <w:rPr>
                <w:b/>
              </w:rPr>
              <w:t>Signature:</w:t>
            </w:r>
          </w:p>
        </w:tc>
        <w:tc>
          <w:tcPr>
            <w:tcW w:w="1308" w:type="pct"/>
            <w:gridSpan w:val="2"/>
            <w:shd w:val="clear" w:color="auto" w:fill="E6EAF6" w:themeFill="background1"/>
          </w:tcPr>
          <w:p w14:paraId="583B6EA7" w14:textId="77777777" w:rsidR="00F342F4" w:rsidRPr="00F342F4" w:rsidRDefault="00F342F4" w:rsidP="00F342F4">
            <w:pPr>
              <w:pStyle w:val="Tabletext0"/>
              <w:rPr>
                <w:b/>
              </w:rPr>
            </w:pPr>
            <w:r w:rsidRPr="00F342F4">
              <w:rPr>
                <w:b/>
              </w:rPr>
              <w:t>Date:</w:t>
            </w:r>
          </w:p>
          <w:p w14:paraId="7B10D96D" w14:textId="77777777" w:rsidR="00F342F4" w:rsidRPr="00F342F4" w:rsidRDefault="00F342F4" w:rsidP="00F342F4">
            <w:pPr>
              <w:pStyle w:val="Tabletext0"/>
              <w:rPr>
                <w:b/>
              </w:rPr>
            </w:pPr>
          </w:p>
        </w:tc>
      </w:tr>
      <w:tr w:rsidR="00F342F4" w:rsidRPr="00F342F4" w14:paraId="0B0D3575" w14:textId="77777777" w:rsidTr="00F342F4">
        <w:trPr>
          <w:trHeight w:val="300"/>
        </w:trPr>
        <w:tc>
          <w:tcPr>
            <w:tcW w:w="1177" w:type="pct"/>
            <w:noWrap/>
            <w:hideMark/>
          </w:tcPr>
          <w:p w14:paraId="462314C1" w14:textId="77777777" w:rsidR="00F342F4" w:rsidRPr="00F342F4" w:rsidRDefault="00F342F4" w:rsidP="00F342F4">
            <w:pPr>
              <w:pStyle w:val="Tabletext0"/>
            </w:pPr>
            <w:r w:rsidRPr="00F342F4">
              <w:t>Expenditure</w:t>
            </w:r>
          </w:p>
        </w:tc>
        <w:tc>
          <w:tcPr>
            <w:tcW w:w="943" w:type="pct"/>
            <w:gridSpan w:val="2"/>
            <w:noWrap/>
            <w:hideMark/>
          </w:tcPr>
          <w:p w14:paraId="4AE013EB" w14:textId="77777777" w:rsidR="00F342F4" w:rsidRPr="00F342F4" w:rsidRDefault="00F342F4" w:rsidP="00F342F4">
            <w:pPr>
              <w:pStyle w:val="Tabletext0"/>
            </w:pPr>
            <w:r w:rsidRPr="00F342F4">
              <w:t>Projected Expenditure</w:t>
            </w:r>
          </w:p>
        </w:tc>
        <w:tc>
          <w:tcPr>
            <w:tcW w:w="865" w:type="pct"/>
            <w:gridSpan w:val="2"/>
            <w:noWrap/>
            <w:hideMark/>
          </w:tcPr>
          <w:p w14:paraId="1168F61E" w14:textId="77777777" w:rsidR="00F342F4" w:rsidRPr="00F342F4" w:rsidRDefault="00F342F4" w:rsidP="00F342F4">
            <w:pPr>
              <w:pStyle w:val="Tabletext0"/>
            </w:pPr>
            <w:r w:rsidRPr="00F342F4">
              <w:t>Actual Expenditure</w:t>
            </w:r>
          </w:p>
        </w:tc>
        <w:tc>
          <w:tcPr>
            <w:tcW w:w="707" w:type="pct"/>
            <w:gridSpan w:val="2"/>
            <w:noWrap/>
            <w:hideMark/>
          </w:tcPr>
          <w:p w14:paraId="02B684EA" w14:textId="77777777" w:rsidR="00F342F4" w:rsidRPr="00F342F4" w:rsidRDefault="00F342F4" w:rsidP="00F342F4">
            <w:pPr>
              <w:pStyle w:val="Tabletext0"/>
            </w:pPr>
            <w:r w:rsidRPr="00F342F4">
              <w:t>Variance ($)</w:t>
            </w:r>
          </w:p>
        </w:tc>
        <w:tc>
          <w:tcPr>
            <w:tcW w:w="550" w:type="pct"/>
            <w:noWrap/>
            <w:hideMark/>
          </w:tcPr>
          <w:p w14:paraId="2F15B856" w14:textId="77777777" w:rsidR="00F342F4" w:rsidRPr="00F342F4" w:rsidRDefault="00F342F4" w:rsidP="00F342F4">
            <w:pPr>
              <w:pStyle w:val="Tabletext0"/>
            </w:pPr>
            <w:r w:rsidRPr="00F342F4">
              <w:t>Variance (%)</w:t>
            </w:r>
          </w:p>
        </w:tc>
        <w:tc>
          <w:tcPr>
            <w:tcW w:w="758" w:type="pct"/>
            <w:noWrap/>
            <w:hideMark/>
          </w:tcPr>
          <w:p w14:paraId="6F4D7EFA" w14:textId="77777777" w:rsidR="00F342F4" w:rsidRPr="00F342F4" w:rsidRDefault="00F342F4" w:rsidP="00F342F4">
            <w:pPr>
              <w:pStyle w:val="Tabletext0"/>
            </w:pPr>
            <w:r w:rsidRPr="00F342F4">
              <w:t>Favourability</w:t>
            </w:r>
          </w:p>
        </w:tc>
      </w:tr>
      <w:tr w:rsidR="00F342F4" w:rsidRPr="00F342F4" w14:paraId="23A513B7" w14:textId="77777777" w:rsidTr="00F342F4">
        <w:trPr>
          <w:trHeight w:val="85"/>
        </w:trPr>
        <w:tc>
          <w:tcPr>
            <w:tcW w:w="1177" w:type="pct"/>
            <w:noWrap/>
            <w:hideMark/>
          </w:tcPr>
          <w:p w14:paraId="14C88E11" w14:textId="77777777" w:rsidR="00F342F4" w:rsidRPr="00F342F4" w:rsidRDefault="00F342F4" w:rsidP="00F342F4"/>
        </w:tc>
        <w:tc>
          <w:tcPr>
            <w:tcW w:w="156" w:type="pct"/>
            <w:noWrap/>
          </w:tcPr>
          <w:p w14:paraId="6CFEDD5E" w14:textId="77777777" w:rsidR="00F342F4" w:rsidRPr="00F342F4" w:rsidRDefault="00F342F4" w:rsidP="00F342F4">
            <w:r w:rsidRPr="00F342F4">
              <w:t>$</w:t>
            </w:r>
          </w:p>
        </w:tc>
        <w:tc>
          <w:tcPr>
            <w:tcW w:w="787" w:type="pct"/>
          </w:tcPr>
          <w:p w14:paraId="087F4C06" w14:textId="77777777" w:rsidR="00F342F4" w:rsidRPr="00F342F4" w:rsidRDefault="00F342F4" w:rsidP="00F342F4"/>
        </w:tc>
        <w:tc>
          <w:tcPr>
            <w:tcW w:w="157" w:type="pct"/>
            <w:noWrap/>
          </w:tcPr>
          <w:p w14:paraId="169432D0" w14:textId="77777777" w:rsidR="00F342F4" w:rsidRPr="00F342F4" w:rsidRDefault="00F342F4" w:rsidP="00F342F4">
            <w:r w:rsidRPr="00F342F4">
              <w:t>$</w:t>
            </w:r>
          </w:p>
        </w:tc>
        <w:tc>
          <w:tcPr>
            <w:tcW w:w="708" w:type="pct"/>
          </w:tcPr>
          <w:p w14:paraId="4E6E049E" w14:textId="77777777" w:rsidR="00F342F4" w:rsidRPr="00F342F4" w:rsidRDefault="00F342F4" w:rsidP="00F342F4"/>
        </w:tc>
        <w:tc>
          <w:tcPr>
            <w:tcW w:w="156" w:type="pct"/>
            <w:noWrap/>
          </w:tcPr>
          <w:p w14:paraId="6DB3FDEF" w14:textId="77777777" w:rsidR="00F342F4" w:rsidRPr="00F342F4" w:rsidRDefault="00F342F4" w:rsidP="00F342F4">
            <w:r w:rsidRPr="00F342F4">
              <w:t>$</w:t>
            </w:r>
          </w:p>
        </w:tc>
        <w:tc>
          <w:tcPr>
            <w:tcW w:w="551" w:type="pct"/>
          </w:tcPr>
          <w:p w14:paraId="2D21A02E" w14:textId="77777777" w:rsidR="00F342F4" w:rsidRPr="00F342F4" w:rsidRDefault="00F342F4" w:rsidP="00F342F4"/>
        </w:tc>
        <w:tc>
          <w:tcPr>
            <w:tcW w:w="550" w:type="pct"/>
            <w:noWrap/>
          </w:tcPr>
          <w:p w14:paraId="7E0ABCFB" w14:textId="77777777" w:rsidR="00F342F4" w:rsidRPr="00F342F4" w:rsidRDefault="00F342F4" w:rsidP="00F342F4"/>
        </w:tc>
        <w:tc>
          <w:tcPr>
            <w:tcW w:w="758" w:type="pct"/>
            <w:noWrap/>
          </w:tcPr>
          <w:p w14:paraId="7D00D2D4" w14:textId="77777777" w:rsidR="00F342F4" w:rsidRPr="00F342F4" w:rsidRDefault="00F342F4" w:rsidP="00F342F4"/>
        </w:tc>
      </w:tr>
      <w:tr w:rsidR="00F342F4" w:rsidRPr="00F342F4" w14:paraId="090219CF" w14:textId="77777777" w:rsidTr="00F342F4">
        <w:trPr>
          <w:trHeight w:val="300"/>
        </w:trPr>
        <w:tc>
          <w:tcPr>
            <w:tcW w:w="1177" w:type="pct"/>
            <w:noWrap/>
            <w:hideMark/>
          </w:tcPr>
          <w:p w14:paraId="0EF22156" w14:textId="77777777" w:rsidR="00F342F4" w:rsidRPr="00F342F4" w:rsidRDefault="00F342F4" w:rsidP="00F342F4"/>
        </w:tc>
        <w:tc>
          <w:tcPr>
            <w:tcW w:w="156" w:type="pct"/>
            <w:noWrap/>
          </w:tcPr>
          <w:p w14:paraId="79F58926" w14:textId="77777777" w:rsidR="00F342F4" w:rsidRPr="00F342F4" w:rsidRDefault="00F342F4" w:rsidP="00F342F4">
            <w:r w:rsidRPr="00F342F4">
              <w:t>$</w:t>
            </w:r>
          </w:p>
        </w:tc>
        <w:tc>
          <w:tcPr>
            <w:tcW w:w="787" w:type="pct"/>
          </w:tcPr>
          <w:p w14:paraId="5B9B7DC0" w14:textId="77777777" w:rsidR="00F342F4" w:rsidRPr="00F342F4" w:rsidRDefault="00F342F4" w:rsidP="00F342F4"/>
        </w:tc>
        <w:tc>
          <w:tcPr>
            <w:tcW w:w="157" w:type="pct"/>
            <w:noWrap/>
          </w:tcPr>
          <w:p w14:paraId="77340DD5" w14:textId="77777777" w:rsidR="00F342F4" w:rsidRPr="00F342F4" w:rsidRDefault="00F342F4" w:rsidP="00F342F4">
            <w:r w:rsidRPr="00F342F4">
              <w:t>$</w:t>
            </w:r>
          </w:p>
        </w:tc>
        <w:tc>
          <w:tcPr>
            <w:tcW w:w="708" w:type="pct"/>
          </w:tcPr>
          <w:p w14:paraId="2303917A" w14:textId="77777777" w:rsidR="00F342F4" w:rsidRPr="00F342F4" w:rsidRDefault="00F342F4" w:rsidP="00F342F4"/>
        </w:tc>
        <w:tc>
          <w:tcPr>
            <w:tcW w:w="156" w:type="pct"/>
            <w:noWrap/>
          </w:tcPr>
          <w:p w14:paraId="5AF0BAC7" w14:textId="77777777" w:rsidR="00F342F4" w:rsidRPr="00F342F4" w:rsidRDefault="00F342F4" w:rsidP="00F342F4">
            <w:r w:rsidRPr="00F342F4">
              <w:t>$</w:t>
            </w:r>
          </w:p>
        </w:tc>
        <w:tc>
          <w:tcPr>
            <w:tcW w:w="551" w:type="pct"/>
          </w:tcPr>
          <w:p w14:paraId="603A4CBE" w14:textId="77777777" w:rsidR="00F342F4" w:rsidRPr="00F342F4" w:rsidRDefault="00F342F4" w:rsidP="00F342F4"/>
        </w:tc>
        <w:tc>
          <w:tcPr>
            <w:tcW w:w="550" w:type="pct"/>
            <w:noWrap/>
          </w:tcPr>
          <w:p w14:paraId="379EF6CE" w14:textId="77777777" w:rsidR="00F342F4" w:rsidRPr="00F342F4" w:rsidRDefault="00F342F4" w:rsidP="00F342F4"/>
        </w:tc>
        <w:tc>
          <w:tcPr>
            <w:tcW w:w="758" w:type="pct"/>
            <w:noWrap/>
          </w:tcPr>
          <w:p w14:paraId="686F183F" w14:textId="77777777" w:rsidR="00F342F4" w:rsidRPr="00F342F4" w:rsidRDefault="00F342F4" w:rsidP="00F342F4"/>
        </w:tc>
      </w:tr>
      <w:tr w:rsidR="00F342F4" w:rsidRPr="00F342F4" w14:paraId="35440D05" w14:textId="77777777" w:rsidTr="00F342F4">
        <w:trPr>
          <w:trHeight w:val="300"/>
        </w:trPr>
        <w:tc>
          <w:tcPr>
            <w:tcW w:w="1177" w:type="pct"/>
            <w:noWrap/>
            <w:hideMark/>
          </w:tcPr>
          <w:p w14:paraId="30A4C369" w14:textId="77777777" w:rsidR="00F342F4" w:rsidRPr="00F342F4" w:rsidRDefault="00F342F4" w:rsidP="00F342F4"/>
        </w:tc>
        <w:tc>
          <w:tcPr>
            <w:tcW w:w="156" w:type="pct"/>
            <w:noWrap/>
          </w:tcPr>
          <w:p w14:paraId="3BE9693D" w14:textId="77777777" w:rsidR="00F342F4" w:rsidRPr="00F342F4" w:rsidRDefault="00F342F4" w:rsidP="00F342F4">
            <w:r w:rsidRPr="00F342F4">
              <w:t>$</w:t>
            </w:r>
          </w:p>
        </w:tc>
        <w:tc>
          <w:tcPr>
            <w:tcW w:w="787" w:type="pct"/>
          </w:tcPr>
          <w:p w14:paraId="047717B0" w14:textId="77777777" w:rsidR="00F342F4" w:rsidRPr="00F342F4" w:rsidRDefault="00F342F4" w:rsidP="00F342F4"/>
        </w:tc>
        <w:tc>
          <w:tcPr>
            <w:tcW w:w="157" w:type="pct"/>
            <w:noWrap/>
          </w:tcPr>
          <w:p w14:paraId="67D47C33" w14:textId="77777777" w:rsidR="00F342F4" w:rsidRPr="00F342F4" w:rsidRDefault="00F342F4" w:rsidP="00F342F4">
            <w:r w:rsidRPr="00F342F4">
              <w:t>$</w:t>
            </w:r>
          </w:p>
        </w:tc>
        <w:tc>
          <w:tcPr>
            <w:tcW w:w="708" w:type="pct"/>
          </w:tcPr>
          <w:p w14:paraId="5DAD9262" w14:textId="77777777" w:rsidR="00F342F4" w:rsidRPr="00F342F4" w:rsidRDefault="00F342F4" w:rsidP="00F342F4"/>
        </w:tc>
        <w:tc>
          <w:tcPr>
            <w:tcW w:w="156" w:type="pct"/>
            <w:noWrap/>
          </w:tcPr>
          <w:p w14:paraId="66D59BFB" w14:textId="77777777" w:rsidR="00F342F4" w:rsidRPr="00F342F4" w:rsidRDefault="00F342F4" w:rsidP="00F342F4">
            <w:r w:rsidRPr="00F342F4">
              <w:t>$</w:t>
            </w:r>
          </w:p>
        </w:tc>
        <w:tc>
          <w:tcPr>
            <w:tcW w:w="551" w:type="pct"/>
          </w:tcPr>
          <w:p w14:paraId="2BCDD8FB" w14:textId="77777777" w:rsidR="00F342F4" w:rsidRPr="00F342F4" w:rsidRDefault="00F342F4" w:rsidP="00F342F4"/>
        </w:tc>
        <w:tc>
          <w:tcPr>
            <w:tcW w:w="550" w:type="pct"/>
            <w:noWrap/>
          </w:tcPr>
          <w:p w14:paraId="1309E523" w14:textId="77777777" w:rsidR="00F342F4" w:rsidRPr="00F342F4" w:rsidRDefault="00F342F4" w:rsidP="00F342F4"/>
        </w:tc>
        <w:tc>
          <w:tcPr>
            <w:tcW w:w="758" w:type="pct"/>
            <w:noWrap/>
          </w:tcPr>
          <w:p w14:paraId="7DA81BEB" w14:textId="77777777" w:rsidR="00F342F4" w:rsidRPr="00F342F4" w:rsidRDefault="00F342F4" w:rsidP="00F342F4"/>
        </w:tc>
      </w:tr>
      <w:tr w:rsidR="00F342F4" w:rsidRPr="00F342F4" w14:paraId="132B3923" w14:textId="77777777" w:rsidTr="00F342F4">
        <w:trPr>
          <w:trHeight w:val="300"/>
        </w:trPr>
        <w:tc>
          <w:tcPr>
            <w:tcW w:w="1177" w:type="pct"/>
            <w:noWrap/>
            <w:hideMark/>
          </w:tcPr>
          <w:p w14:paraId="0EB43C08" w14:textId="77777777" w:rsidR="00F342F4" w:rsidRPr="00F342F4" w:rsidRDefault="00F342F4" w:rsidP="00F342F4"/>
        </w:tc>
        <w:tc>
          <w:tcPr>
            <w:tcW w:w="156" w:type="pct"/>
            <w:noWrap/>
          </w:tcPr>
          <w:p w14:paraId="336FAFC3" w14:textId="77777777" w:rsidR="00F342F4" w:rsidRPr="00F342F4" w:rsidRDefault="00F342F4" w:rsidP="00F342F4">
            <w:r w:rsidRPr="00F342F4">
              <w:t>$</w:t>
            </w:r>
          </w:p>
        </w:tc>
        <w:tc>
          <w:tcPr>
            <w:tcW w:w="787" w:type="pct"/>
          </w:tcPr>
          <w:p w14:paraId="5EB68FCC" w14:textId="77777777" w:rsidR="00F342F4" w:rsidRPr="00F342F4" w:rsidRDefault="00F342F4" w:rsidP="00F342F4"/>
        </w:tc>
        <w:tc>
          <w:tcPr>
            <w:tcW w:w="157" w:type="pct"/>
            <w:noWrap/>
          </w:tcPr>
          <w:p w14:paraId="1CB77BA6" w14:textId="77777777" w:rsidR="00F342F4" w:rsidRPr="00F342F4" w:rsidRDefault="00F342F4" w:rsidP="00F342F4">
            <w:r w:rsidRPr="00F342F4">
              <w:t>$</w:t>
            </w:r>
          </w:p>
        </w:tc>
        <w:tc>
          <w:tcPr>
            <w:tcW w:w="708" w:type="pct"/>
          </w:tcPr>
          <w:p w14:paraId="460F506B" w14:textId="77777777" w:rsidR="00F342F4" w:rsidRPr="00F342F4" w:rsidRDefault="00F342F4" w:rsidP="00F342F4"/>
        </w:tc>
        <w:tc>
          <w:tcPr>
            <w:tcW w:w="156" w:type="pct"/>
            <w:noWrap/>
          </w:tcPr>
          <w:p w14:paraId="548CECCA" w14:textId="77777777" w:rsidR="00F342F4" w:rsidRPr="00F342F4" w:rsidRDefault="00F342F4" w:rsidP="00F342F4">
            <w:r w:rsidRPr="00F342F4">
              <w:t>$</w:t>
            </w:r>
          </w:p>
        </w:tc>
        <w:tc>
          <w:tcPr>
            <w:tcW w:w="551" w:type="pct"/>
          </w:tcPr>
          <w:p w14:paraId="3D64EC02" w14:textId="77777777" w:rsidR="00F342F4" w:rsidRPr="00F342F4" w:rsidRDefault="00F342F4" w:rsidP="00F342F4"/>
        </w:tc>
        <w:tc>
          <w:tcPr>
            <w:tcW w:w="550" w:type="pct"/>
            <w:noWrap/>
          </w:tcPr>
          <w:p w14:paraId="63BECE68" w14:textId="77777777" w:rsidR="00F342F4" w:rsidRPr="00F342F4" w:rsidRDefault="00F342F4" w:rsidP="00F342F4"/>
        </w:tc>
        <w:tc>
          <w:tcPr>
            <w:tcW w:w="758" w:type="pct"/>
            <w:noWrap/>
          </w:tcPr>
          <w:p w14:paraId="2A016923" w14:textId="77777777" w:rsidR="00F342F4" w:rsidRPr="00F342F4" w:rsidRDefault="00F342F4" w:rsidP="00F342F4"/>
        </w:tc>
      </w:tr>
      <w:tr w:rsidR="00F342F4" w:rsidRPr="00F342F4" w14:paraId="589ABC06" w14:textId="77777777" w:rsidTr="00F342F4">
        <w:trPr>
          <w:trHeight w:val="300"/>
        </w:trPr>
        <w:tc>
          <w:tcPr>
            <w:tcW w:w="1177" w:type="pct"/>
            <w:noWrap/>
            <w:hideMark/>
          </w:tcPr>
          <w:p w14:paraId="7C3BA9E2" w14:textId="77777777" w:rsidR="00F342F4" w:rsidRPr="00F342F4" w:rsidRDefault="00F342F4" w:rsidP="00F342F4"/>
        </w:tc>
        <w:tc>
          <w:tcPr>
            <w:tcW w:w="156" w:type="pct"/>
            <w:noWrap/>
          </w:tcPr>
          <w:p w14:paraId="17F14FD2" w14:textId="77777777" w:rsidR="00F342F4" w:rsidRPr="00F342F4" w:rsidRDefault="00F342F4" w:rsidP="00F342F4">
            <w:r w:rsidRPr="00F342F4">
              <w:t>$</w:t>
            </w:r>
          </w:p>
        </w:tc>
        <w:tc>
          <w:tcPr>
            <w:tcW w:w="787" w:type="pct"/>
          </w:tcPr>
          <w:p w14:paraId="1F8FE390" w14:textId="77777777" w:rsidR="00F342F4" w:rsidRPr="00F342F4" w:rsidRDefault="00F342F4" w:rsidP="00F342F4"/>
        </w:tc>
        <w:tc>
          <w:tcPr>
            <w:tcW w:w="157" w:type="pct"/>
            <w:noWrap/>
          </w:tcPr>
          <w:p w14:paraId="6E19CE98" w14:textId="77777777" w:rsidR="00F342F4" w:rsidRPr="00F342F4" w:rsidRDefault="00F342F4" w:rsidP="00F342F4">
            <w:r w:rsidRPr="00F342F4">
              <w:t>$</w:t>
            </w:r>
          </w:p>
        </w:tc>
        <w:tc>
          <w:tcPr>
            <w:tcW w:w="708" w:type="pct"/>
          </w:tcPr>
          <w:p w14:paraId="6F17A1C4" w14:textId="77777777" w:rsidR="00F342F4" w:rsidRPr="00F342F4" w:rsidRDefault="00F342F4" w:rsidP="00F342F4"/>
        </w:tc>
        <w:tc>
          <w:tcPr>
            <w:tcW w:w="156" w:type="pct"/>
            <w:noWrap/>
          </w:tcPr>
          <w:p w14:paraId="78A5C27A" w14:textId="77777777" w:rsidR="00F342F4" w:rsidRPr="00F342F4" w:rsidRDefault="00F342F4" w:rsidP="00F342F4">
            <w:r w:rsidRPr="00F342F4">
              <w:t>$</w:t>
            </w:r>
          </w:p>
        </w:tc>
        <w:tc>
          <w:tcPr>
            <w:tcW w:w="551" w:type="pct"/>
          </w:tcPr>
          <w:p w14:paraId="0A22C047" w14:textId="77777777" w:rsidR="00F342F4" w:rsidRPr="00F342F4" w:rsidRDefault="00F342F4" w:rsidP="00F342F4"/>
        </w:tc>
        <w:tc>
          <w:tcPr>
            <w:tcW w:w="550" w:type="pct"/>
            <w:noWrap/>
          </w:tcPr>
          <w:p w14:paraId="7237244E" w14:textId="77777777" w:rsidR="00F342F4" w:rsidRPr="00F342F4" w:rsidRDefault="00F342F4" w:rsidP="00F342F4"/>
        </w:tc>
        <w:tc>
          <w:tcPr>
            <w:tcW w:w="758" w:type="pct"/>
            <w:noWrap/>
          </w:tcPr>
          <w:p w14:paraId="4878AD3C" w14:textId="77777777" w:rsidR="00F342F4" w:rsidRPr="00F342F4" w:rsidRDefault="00F342F4" w:rsidP="00F342F4"/>
        </w:tc>
      </w:tr>
      <w:tr w:rsidR="00F342F4" w:rsidRPr="00F342F4" w14:paraId="39519FD4" w14:textId="77777777" w:rsidTr="00F342F4">
        <w:trPr>
          <w:trHeight w:val="300"/>
        </w:trPr>
        <w:tc>
          <w:tcPr>
            <w:tcW w:w="1177" w:type="pct"/>
            <w:noWrap/>
            <w:hideMark/>
          </w:tcPr>
          <w:p w14:paraId="432C1B3B" w14:textId="77777777" w:rsidR="00F342F4" w:rsidRPr="00F342F4" w:rsidRDefault="00F342F4" w:rsidP="00F342F4"/>
        </w:tc>
        <w:tc>
          <w:tcPr>
            <w:tcW w:w="156" w:type="pct"/>
            <w:noWrap/>
          </w:tcPr>
          <w:p w14:paraId="0E1D733D" w14:textId="77777777" w:rsidR="00F342F4" w:rsidRPr="00F342F4" w:rsidRDefault="00F342F4" w:rsidP="00F342F4">
            <w:r w:rsidRPr="00F342F4">
              <w:t>$</w:t>
            </w:r>
          </w:p>
        </w:tc>
        <w:tc>
          <w:tcPr>
            <w:tcW w:w="787" w:type="pct"/>
          </w:tcPr>
          <w:p w14:paraId="1ADAA59B" w14:textId="77777777" w:rsidR="00F342F4" w:rsidRPr="00F342F4" w:rsidRDefault="00F342F4" w:rsidP="00F342F4"/>
        </w:tc>
        <w:tc>
          <w:tcPr>
            <w:tcW w:w="157" w:type="pct"/>
            <w:noWrap/>
          </w:tcPr>
          <w:p w14:paraId="510FF8DC" w14:textId="77777777" w:rsidR="00F342F4" w:rsidRPr="00F342F4" w:rsidRDefault="00F342F4" w:rsidP="00F342F4">
            <w:r w:rsidRPr="00F342F4">
              <w:t>$</w:t>
            </w:r>
          </w:p>
        </w:tc>
        <w:tc>
          <w:tcPr>
            <w:tcW w:w="708" w:type="pct"/>
          </w:tcPr>
          <w:p w14:paraId="6CCAE9AF" w14:textId="77777777" w:rsidR="00F342F4" w:rsidRPr="00F342F4" w:rsidRDefault="00F342F4" w:rsidP="00F342F4"/>
        </w:tc>
        <w:tc>
          <w:tcPr>
            <w:tcW w:w="156" w:type="pct"/>
            <w:noWrap/>
          </w:tcPr>
          <w:p w14:paraId="3F73CFA4" w14:textId="77777777" w:rsidR="00F342F4" w:rsidRPr="00F342F4" w:rsidRDefault="00F342F4" w:rsidP="00F342F4">
            <w:r w:rsidRPr="00F342F4">
              <w:t>$</w:t>
            </w:r>
          </w:p>
        </w:tc>
        <w:tc>
          <w:tcPr>
            <w:tcW w:w="551" w:type="pct"/>
          </w:tcPr>
          <w:p w14:paraId="58F1A42A" w14:textId="77777777" w:rsidR="00F342F4" w:rsidRPr="00F342F4" w:rsidRDefault="00F342F4" w:rsidP="00F342F4"/>
        </w:tc>
        <w:tc>
          <w:tcPr>
            <w:tcW w:w="550" w:type="pct"/>
            <w:noWrap/>
          </w:tcPr>
          <w:p w14:paraId="4933B414" w14:textId="77777777" w:rsidR="00F342F4" w:rsidRPr="00F342F4" w:rsidRDefault="00F342F4" w:rsidP="00F342F4"/>
        </w:tc>
        <w:tc>
          <w:tcPr>
            <w:tcW w:w="758" w:type="pct"/>
            <w:noWrap/>
          </w:tcPr>
          <w:p w14:paraId="5F902E6B" w14:textId="77777777" w:rsidR="00F342F4" w:rsidRPr="00F342F4" w:rsidRDefault="00F342F4" w:rsidP="00F342F4"/>
        </w:tc>
      </w:tr>
      <w:tr w:rsidR="00F342F4" w:rsidRPr="00F342F4" w14:paraId="2042773A" w14:textId="77777777" w:rsidTr="00F342F4">
        <w:trPr>
          <w:trHeight w:val="300"/>
        </w:trPr>
        <w:tc>
          <w:tcPr>
            <w:tcW w:w="1177" w:type="pct"/>
            <w:noWrap/>
            <w:hideMark/>
          </w:tcPr>
          <w:p w14:paraId="0B6D6382" w14:textId="77777777" w:rsidR="00F342F4" w:rsidRPr="00F342F4" w:rsidRDefault="00F342F4" w:rsidP="00F342F4"/>
        </w:tc>
        <w:tc>
          <w:tcPr>
            <w:tcW w:w="156" w:type="pct"/>
            <w:noWrap/>
          </w:tcPr>
          <w:p w14:paraId="7E8F1D62" w14:textId="77777777" w:rsidR="00F342F4" w:rsidRPr="00F342F4" w:rsidRDefault="00F342F4" w:rsidP="00F342F4">
            <w:r w:rsidRPr="00F342F4">
              <w:t>$</w:t>
            </w:r>
          </w:p>
        </w:tc>
        <w:tc>
          <w:tcPr>
            <w:tcW w:w="787" w:type="pct"/>
          </w:tcPr>
          <w:p w14:paraId="53672A6B" w14:textId="77777777" w:rsidR="00F342F4" w:rsidRPr="00F342F4" w:rsidRDefault="00F342F4" w:rsidP="00F342F4"/>
        </w:tc>
        <w:tc>
          <w:tcPr>
            <w:tcW w:w="157" w:type="pct"/>
            <w:noWrap/>
          </w:tcPr>
          <w:p w14:paraId="37D3216A" w14:textId="77777777" w:rsidR="00F342F4" w:rsidRPr="00F342F4" w:rsidRDefault="00F342F4" w:rsidP="00F342F4">
            <w:r w:rsidRPr="00F342F4">
              <w:t>$</w:t>
            </w:r>
          </w:p>
        </w:tc>
        <w:tc>
          <w:tcPr>
            <w:tcW w:w="708" w:type="pct"/>
          </w:tcPr>
          <w:p w14:paraId="39B5B17B" w14:textId="77777777" w:rsidR="00F342F4" w:rsidRPr="00F342F4" w:rsidRDefault="00F342F4" w:rsidP="00F342F4"/>
        </w:tc>
        <w:tc>
          <w:tcPr>
            <w:tcW w:w="156" w:type="pct"/>
            <w:noWrap/>
          </w:tcPr>
          <w:p w14:paraId="0A668A96" w14:textId="77777777" w:rsidR="00F342F4" w:rsidRPr="00F342F4" w:rsidRDefault="00F342F4" w:rsidP="00F342F4">
            <w:r w:rsidRPr="00F342F4">
              <w:t>$</w:t>
            </w:r>
          </w:p>
        </w:tc>
        <w:tc>
          <w:tcPr>
            <w:tcW w:w="551" w:type="pct"/>
          </w:tcPr>
          <w:p w14:paraId="1ADF5A3C" w14:textId="77777777" w:rsidR="00F342F4" w:rsidRPr="00F342F4" w:rsidRDefault="00F342F4" w:rsidP="00F342F4"/>
        </w:tc>
        <w:tc>
          <w:tcPr>
            <w:tcW w:w="550" w:type="pct"/>
            <w:noWrap/>
          </w:tcPr>
          <w:p w14:paraId="05957D0D" w14:textId="77777777" w:rsidR="00F342F4" w:rsidRPr="00F342F4" w:rsidRDefault="00F342F4" w:rsidP="00F342F4"/>
        </w:tc>
        <w:tc>
          <w:tcPr>
            <w:tcW w:w="758" w:type="pct"/>
            <w:noWrap/>
          </w:tcPr>
          <w:p w14:paraId="52EB199D" w14:textId="77777777" w:rsidR="00F342F4" w:rsidRPr="00F342F4" w:rsidRDefault="00F342F4" w:rsidP="00F342F4"/>
        </w:tc>
      </w:tr>
      <w:tr w:rsidR="00F342F4" w:rsidRPr="00F342F4" w14:paraId="0C6585D3" w14:textId="77777777" w:rsidTr="00F342F4">
        <w:trPr>
          <w:trHeight w:val="300"/>
        </w:trPr>
        <w:tc>
          <w:tcPr>
            <w:tcW w:w="1177" w:type="pct"/>
            <w:noWrap/>
            <w:hideMark/>
          </w:tcPr>
          <w:p w14:paraId="30E4A1B8" w14:textId="77777777" w:rsidR="00F342F4" w:rsidRPr="00F342F4" w:rsidRDefault="00F342F4" w:rsidP="00F342F4"/>
        </w:tc>
        <w:tc>
          <w:tcPr>
            <w:tcW w:w="156" w:type="pct"/>
            <w:noWrap/>
          </w:tcPr>
          <w:p w14:paraId="4E1CEBC8" w14:textId="77777777" w:rsidR="00F342F4" w:rsidRPr="00F342F4" w:rsidRDefault="00F342F4" w:rsidP="00F342F4">
            <w:r w:rsidRPr="00F342F4">
              <w:t>$</w:t>
            </w:r>
          </w:p>
        </w:tc>
        <w:tc>
          <w:tcPr>
            <w:tcW w:w="787" w:type="pct"/>
          </w:tcPr>
          <w:p w14:paraId="468E2CA0" w14:textId="77777777" w:rsidR="00F342F4" w:rsidRPr="00F342F4" w:rsidRDefault="00F342F4" w:rsidP="00F342F4"/>
        </w:tc>
        <w:tc>
          <w:tcPr>
            <w:tcW w:w="157" w:type="pct"/>
            <w:noWrap/>
          </w:tcPr>
          <w:p w14:paraId="5752CF37" w14:textId="77777777" w:rsidR="00F342F4" w:rsidRPr="00F342F4" w:rsidRDefault="00F342F4" w:rsidP="00F342F4">
            <w:r w:rsidRPr="00F342F4">
              <w:t>$</w:t>
            </w:r>
          </w:p>
        </w:tc>
        <w:tc>
          <w:tcPr>
            <w:tcW w:w="708" w:type="pct"/>
          </w:tcPr>
          <w:p w14:paraId="1EE449B3" w14:textId="77777777" w:rsidR="00F342F4" w:rsidRPr="00F342F4" w:rsidRDefault="00F342F4" w:rsidP="00F342F4"/>
        </w:tc>
        <w:tc>
          <w:tcPr>
            <w:tcW w:w="156" w:type="pct"/>
            <w:noWrap/>
          </w:tcPr>
          <w:p w14:paraId="36EC0DE7" w14:textId="77777777" w:rsidR="00F342F4" w:rsidRPr="00F342F4" w:rsidRDefault="00F342F4" w:rsidP="00F342F4">
            <w:r w:rsidRPr="00F342F4">
              <w:t>$</w:t>
            </w:r>
          </w:p>
        </w:tc>
        <w:tc>
          <w:tcPr>
            <w:tcW w:w="551" w:type="pct"/>
          </w:tcPr>
          <w:p w14:paraId="18DE2166" w14:textId="77777777" w:rsidR="00F342F4" w:rsidRPr="00F342F4" w:rsidRDefault="00F342F4" w:rsidP="00F342F4"/>
        </w:tc>
        <w:tc>
          <w:tcPr>
            <w:tcW w:w="550" w:type="pct"/>
            <w:noWrap/>
          </w:tcPr>
          <w:p w14:paraId="1CB40EAA" w14:textId="77777777" w:rsidR="00F342F4" w:rsidRPr="00F342F4" w:rsidRDefault="00F342F4" w:rsidP="00F342F4"/>
        </w:tc>
        <w:tc>
          <w:tcPr>
            <w:tcW w:w="758" w:type="pct"/>
            <w:noWrap/>
          </w:tcPr>
          <w:p w14:paraId="42A3439C" w14:textId="77777777" w:rsidR="00F342F4" w:rsidRPr="00F342F4" w:rsidRDefault="00F342F4" w:rsidP="00F342F4"/>
        </w:tc>
      </w:tr>
      <w:tr w:rsidR="00F342F4" w:rsidRPr="00F342F4" w14:paraId="51E7F8EC" w14:textId="77777777" w:rsidTr="00F342F4">
        <w:trPr>
          <w:trHeight w:val="300"/>
        </w:trPr>
        <w:tc>
          <w:tcPr>
            <w:tcW w:w="1177" w:type="pct"/>
            <w:noWrap/>
            <w:hideMark/>
          </w:tcPr>
          <w:p w14:paraId="2DCBB470" w14:textId="77777777" w:rsidR="00F342F4" w:rsidRPr="00F342F4" w:rsidRDefault="00F342F4" w:rsidP="00F342F4">
            <w:pPr>
              <w:pStyle w:val="Tabletext0"/>
            </w:pPr>
            <w:r w:rsidRPr="00F342F4">
              <w:t>TOTAL</w:t>
            </w:r>
          </w:p>
        </w:tc>
        <w:tc>
          <w:tcPr>
            <w:tcW w:w="156" w:type="pct"/>
            <w:noWrap/>
          </w:tcPr>
          <w:p w14:paraId="7AD5FCC8" w14:textId="77777777" w:rsidR="00F342F4" w:rsidRPr="00F342F4" w:rsidRDefault="00F342F4" w:rsidP="00F342F4">
            <w:r w:rsidRPr="00F342F4">
              <w:t>$</w:t>
            </w:r>
          </w:p>
        </w:tc>
        <w:tc>
          <w:tcPr>
            <w:tcW w:w="787" w:type="pct"/>
          </w:tcPr>
          <w:p w14:paraId="7E4F8B86" w14:textId="77777777" w:rsidR="00F342F4" w:rsidRPr="00F342F4" w:rsidRDefault="00F342F4" w:rsidP="00F342F4"/>
        </w:tc>
        <w:tc>
          <w:tcPr>
            <w:tcW w:w="157" w:type="pct"/>
            <w:noWrap/>
          </w:tcPr>
          <w:p w14:paraId="4CA89215" w14:textId="77777777" w:rsidR="00F342F4" w:rsidRPr="00F342F4" w:rsidRDefault="00F342F4" w:rsidP="00F342F4">
            <w:r w:rsidRPr="00F342F4">
              <w:t>$</w:t>
            </w:r>
          </w:p>
        </w:tc>
        <w:tc>
          <w:tcPr>
            <w:tcW w:w="708" w:type="pct"/>
          </w:tcPr>
          <w:p w14:paraId="79F919F3" w14:textId="77777777" w:rsidR="00F342F4" w:rsidRPr="00F342F4" w:rsidRDefault="00F342F4" w:rsidP="00F342F4"/>
        </w:tc>
        <w:tc>
          <w:tcPr>
            <w:tcW w:w="156" w:type="pct"/>
            <w:noWrap/>
          </w:tcPr>
          <w:p w14:paraId="646575D0" w14:textId="77777777" w:rsidR="00F342F4" w:rsidRPr="00F342F4" w:rsidRDefault="00F342F4" w:rsidP="00F342F4">
            <w:r w:rsidRPr="00F342F4">
              <w:t>$</w:t>
            </w:r>
          </w:p>
        </w:tc>
        <w:tc>
          <w:tcPr>
            <w:tcW w:w="551" w:type="pct"/>
          </w:tcPr>
          <w:p w14:paraId="23659431" w14:textId="77777777" w:rsidR="00F342F4" w:rsidRPr="00F342F4" w:rsidRDefault="00F342F4" w:rsidP="00F342F4"/>
        </w:tc>
        <w:tc>
          <w:tcPr>
            <w:tcW w:w="550" w:type="pct"/>
            <w:noWrap/>
          </w:tcPr>
          <w:p w14:paraId="0AF2D74C" w14:textId="77777777" w:rsidR="00F342F4" w:rsidRPr="00F342F4" w:rsidRDefault="00F342F4" w:rsidP="00F342F4"/>
        </w:tc>
        <w:tc>
          <w:tcPr>
            <w:tcW w:w="758" w:type="pct"/>
            <w:noWrap/>
          </w:tcPr>
          <w:p w14:paraId="213A3AA1" w14:textId="77777777" w:rsidR="00F342F4" w:rsidRPr="00F342F4" w:rsidRDefault="00F342F4" w:rsidP="00F342F4"/>
        </w:tc>
      </w:tr>
    </w:tbl>
    <w:p w14:paraId="0CFA8C7C" w14:textId="77777777" w:rsidR="00F342F4" w:rsidRPr="00F342F4" w:rsidRDefault="00F342F4" w:rsidP="00F342F4"/>
    <w:sectPr w:rsidR="00F342F4" w:rsidRPr="00F342F4" w:rsidSect="00542149">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16E36AD5" w:rsidR="00D0119C" w:rsidRDefault="00D0119C" w:rsidP="00C03C41">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9776"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4CAB89" id="Rectangle 4" o:spid="_x0000_s1026" style="position:absolute;margin-left:553.3pt;margin-top:801.75pt;width:604.5pt;height:53.35pt;z-index:-251656704;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C03C41">
      <w:rPr>
        <w:color w:val="000000" w:themeColor="text1"/>
        <w:sz w:val="16"/>
        <w:szCs w:val="16"/>
      </w:rPr>
      <w:t xml:space="preserve">MPower108 </w:t>
    </w:r>
    <w:r w:rsidR="00F342F4" w:rsidRPr="00F342F4">
      <w:rPr>
        <w:color w:val="000000" w:themeColor="text1"/>
        <w:sz w:val="16"/>
        <w:szCs w:val="16"/>
      </w:rPr>
      <w:t>Variation report template</w:t>
    </w:r>
    <w:r>
      <w:rPr>
        <w:color w:val="000000" w:themeColor="text1"/>
        <w:sz w:val="16"/>
        <w:szCs w:val="16"/>
      </w:rPr>
      <w:tab/>
    </w:r>
    <w:r w:rsidRPr="00512F5A">
      <w:rPr>
        <w:color w:val="000000" w:themeColor="text1"/>
        <w:sz w:val="16"/>
        <w:szCs w:val="16"/>
      </w:rPr>
      <w:t xml:space="preserve">Page </w:t>
    </w:r>
    <w:r w:rsidRPr="00CD358D">
      <w:rPr>
        <w:b/>
        <w:color w:val="000000" w:themeColor="text1"/>
        <w:sz w:val="16"/>
        <w:szCs w:val="16"/>
      </w:rPr>
      <w:fldChar w:fldCharType="begin"/>
    </w:r>
    <w:r w:rsidRPr="00CD358D">
      <w:rPr>
        <w:b/>
        <w:color w:val="000000" w:themeColor="text1"/>
        <w:sz w:val="16"/>
        <w:szCs w:val="16"/>
      </w:rPr>
      <w:instrText xml:space="preserve"> PAGE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r w:rsidRPr="00512F5A">
      <w:rPr>
        <w:color w:val="000000" w:themeColor="text1"/>
        <w:sz w:val="16"/>
        <w:szCs w:val="16"/>
      </w:rPr>
      <w:t xml:space="preserve"> of</w:t>
    </w:r>
    <w:r w:rsidRPr="00CD358D">
      <w:rPr>
        <w:b/>
        <w:color w:val="000000" w:themeColor="text1"/>
        <w:sz w:val="16"/>
        <w:szCs w:val="16"/>
      </w:rPr>
      <w:t xml:space="preserve"> </w:t>
    </w:r>
    <w:r w:rsidRPr="00CD358D">
      <w:rPr>
        <w:b/>
        <w:color w:val="000000" w:themeColor="text1"/>
        <w:sz w:val="16"/>
        <w:szCs w:val="16"/>
      </w:rPr>
      <w:fldChar w:fldCharType="begin"/>
    </w:r>
    <w:r w:rsidRPr="00CD358D">
      <w:rPr>
        <w:b/>
        <w:color w:val="000000" w:themeColor="text1"/>
        <w:sz w:val="16"/>
        <w:szCs w:val="16"/>
      </w:rPr>
      <w:instrText xml:space="preserve"> NUMPAGES   \* MERGEFORMAT </w:instrText>
    </w:r>
    <w:r w:rsidRPr="00CD358D">
      <w:rPr>
        <w:b/>
        <w:color w:val="000000" w:themeColor="text1"/>
        <w:sz w:val="16"/>
        <w:szCs w:val="16"/>
      </w:rPr>
      <w:fldChar w:fldCharType="separate"/>
    </w:r>
    <w:r w:rsidRPr="00CD358D">
      <w:rPr>
        <w:b/>
        <w:color w:val="000000" w:themeColor="text1"/>
        <w:sz w:val="16"/>
        <w:szCs w:val="16"/>
      </w:rPr>
      <w:t>1</w:t>
    </w:r>
    <w:r w:rsidRPr="00CD358D">
      <w:rPr>
        <w:b/>
        <w:color w:val="000000" w:themeColor="text1"/>
        <w:sz w:val="16"/>
        <w:szCs w:val="16"/>
      </w:rPr>
      <w:fldChar w:fldCharType="end"/>
    </w:r>
  </w:p>
  <w:p w14:paraId="35DF1C7F" w14:textId="35C7DA7B" w:rsidR="00D0119C" w:rsidRPr="00E807B9" w:rsidRDefault="00421CB2" w:rsidP="00D0119C">
    <w:pPr>
      <w:tabs>
        <w:tab w:val="left" w:pos="3828"/>
        <w:tab w:val="right" w:pos="9015"/>
      </w:tabs>
      <w:spacing w:before="0" w:after="200"/>
      <w:rPr>
        <w:b/>
        <w:sz w:val="16"/>
        <w:szCs w:val="16"/>
      </w:rPr>
    </w:pPr>
    <w:r w:rsidRPr="00E807B9">
      <w:rPr>
        <w:b/>
        <w:color w:val="FFFFFF"/>
        <w:sz w:val="16"/>
        <w:szCs w:val="16"/>
      </w:rPr>
      <w:t xml:space="preserve">Assessment </w:t>
    </w:r>
    <w:r w:rsidR="00CD358D" w:rsidRPr="00E807B9">
      <w:rPr>
        <w:b/>
        <w:color w:val="FFFFFF"/>
        <w:sz w:val="16"/>
        <w:szCs w:val="16"/>
      </w:rPr>
      <w:t>support document</w:t>
    </w:r>
    <w:r w:rsidR="00D0119C" w:rsidRPr="00E807B9">
      <w:rPr>
        <w:b/>
        <w:sz w:val="16"/>
        <w:szCs w:val="16"/>
      </w:rPr>
      <w:tab/>
    </w:r>
    <w:r w:rsidR="00D0119C" w:rsidRPr="00E807B9">
      <w:rPr>
        <w:b/>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2C2799C8" w:rsidR="003C4C45" w:rsidRDefault="003C4C45" w:rsidP="00E22032">
    <w:pPr>
      <w:pStyle w:val="Header"/>
      <w:tabs>
        <w:tab w:val="clear" w:pos="4513"/>
        <w:tab w:val="clear" w:pos="9026"/>
        <w:tab w:val="left" w:pos="937"/>
      </w:tabs>
      <w:jc w:val="right"/>
    </w:pPr>
    <w:r>
      <w:tab/>
    </w:r>
    <w:r w:rsidR="00E22032">
      <w:rPr>
        <w:noProof/>
      </w:rPr>
      <w:drawing>
        <wp:inline distT="0" distB="0" distL="0" distR="0" wp14:anchorId="06434D20" wp14:editId="5EF27254">
          <wp:extent cx="1348740" cy="487680"/>
          <wp:effectExtent l="0" t="0" r="3810" b="762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2149"/>
    <w:rsid w:val="005447BD"/>
    <w:rsid w:val="00553FFF"/>
    <w:rsid w:val="00581D95"/>
    <w:rsid w:val="00584894"/>
    <w:rsid w:val="0059319D"/>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3C41"/>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D358D"/>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04D41"/>
    <w:rsid w:val="00E13FAB"/>
    <w:rsid w:val="00E20C88"/>
    <w:rsid w:val="00E22032"/>
    <w:rsid w:val="00E23194"/>
    <w:rsid w:val="00E249C8"/>
    <w:rsid w:val="00E807B9"/>
    <w:rsid w:val="00E82F1D"/>
    <w:rsid w:val="00E97D41"/>
    <w:rsid w:val="00EC3E44"/>
    <w:rsid w:val="00EC7AE1"/>
    <w:rsid w:val="00ED377D"/>
    <w:rsid w:val="00EE6225"/>
    <w:rsid w:val="00EF1F7F"/>
    <w:rsid w:val="00EF4B60"/>
    <w:rsid w:val="00F104C8"/>
    <w:rsid w:val="00F1359C"/>
    <w:rsid w:val="00F14650"/>
    <w:rsid w:val="00F15AA8"/>
    <w:rsid w:val="00F23DC8"/>
    <w:rsid w:val="00F26FEB"/>
    <w:rsid w:val="00F342F4"/>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54214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4214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E68D3-1755-4597-8A18-3F129BA2EA43}">
  <ds:schemaRefs>
    <ds:schemaRef ds:uri="http://schemas.microsoft.com/office/infopath/2007/PartnerControls"/>
    <ds:schemaRef ds:uri="http://schemas.microsoft.com/office/2006/documentManagement/types"/>
    <ds:schemaRef ds:uri="http://purl.org/dc/elements/1.1/"/>
    <ds:schemaRef ds:uri="fb6fb33a-b717-480d-a383-73aeed660253"/>
    <ds:schemaRef ds:uri="http://www.w3.org/XML/1998/namespace"/>
    <ds:schemaRef ds:uri="http://purl.org/dc/terms/"/>
    <ds:schemaRef ds:uri="http://schemas.microsoft.com/office/2006/metadata/properties"/>
    <ds:schemaRef ds:uri="http://schemas.openxmlformats.org/package/2006/metadata/core-properties"/>
    <ds:schemaRef ds:uri="eb061674-04de-4199-bb79-1efcf488eb3c"/>
    <ds:schemaRef ds:uri="http://purl.org/dc/dcmitype/"/>
  </ds:schemaRefs>
</ds:datastoreItem>
</file>

<file path=customXml/itemProps2.xml><?xml version="1.0" encoding="utf-8"?>
<ds:datastoreItem xmlns:ds="http://schemas.openxmlformats.org/officeDocument/2006/customXml" ds:itemID="{9ED2BAF0-9CB3-483A-8686-3637472E1653}"/>
</file>

<file path=customXml/itemProps3.xml><?xml version="1.0" encoding="utf-8"?>
<ds:datastoreItem xmlns:ds="http://schemas.openxmlformats.org/officeDocument/2006/customXml" ds:itemID="{E1FA9582-D27B-47CB-917D-21FA4F7EFA25}">
  <ds:schemaRefs>
    <ds:schemaRef ds:uri="http://schemas.microsoft.com/sharepoint/v3/contenttype/forms"/>
  </ds:schemaRefs>
</ds:datastoreItem>
</file>

<file path=customXml/itemProps4.xml><?xml version="1.0" encoding="utf-8"?>
<ds:datastoreItem xmlns:ds="http://schemas.openxmlformats.org/officeDocument/2006/customXml" ds:itemID="{ACE83E19-6D30-46F6-B1BD-487AE710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Variation report template</dc:title>
  <dc:subject/>
  <dc:creator>Bec Colwell</dc:creator>
  <cp:keywords>Assessment support document</cp:keywords>
  <dc:description/>
  <cp:lastModifiedBy>Sally Bush</cp:lastModifiedBy>
  <cp:revision>6</cp:revision>
  <dcterms:created xsi:type="dcterms:W3CDTF">2022-09-13T04:18:00Z</dcterms:created>
  <dcterms:modified xsi:type="dcterms:W3CDTF">2023-07-07T02:45:00Z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